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F29" w:rsidRDefault="00EF4F29" w:rsidP="00D478C3">
      <w:pPr>
        <w:pStyle w:val="NoSpacing"/>
        <w:jc w:val="center"/>
        <w:rPr>
          <w:rFonts w:ascii="Comic Sans MS" w:hAnsi="Comic Sans MS"/>
          <w:b/>
          <w:sz w:val="20"/>
          <w:szCs w:val="20"/>
        </w:rPr>
      </w:pPr>
    </w:p>
    <w:p w:rsidR="00EF4F29" w:rsidRDefault="00EF4F29" w:rsidP="00D478C3">
      <w:pPr>
        <w:pStyle w:val="NoSpacing"/>
        <w:jc w:val="center"/>
        <w:rPr>
          <w:rFonts w:ascii="Comic Sans MS" w:hAnsi="Comic Sans MS"/>
          <w:b/>
          <w:sz w:val="20"/>
          <w:szCs w:val="20"/>
        </w:rPr>
      </w:pPr>
      <w:r w:rsidRPr="00D478C3">
        <w:rPr>
          <w:rFonts w:ascii="Comic Sans MS" w:hAnsi="Comic Sans MS"/>
          <w:b/>
          <w:sz w:val="20"/>
          <w:szCs w:val="20"/>
        </w:rPr>
        <w:t>MİLLÎ EĞİTİM BAKANLIĞI O</w:t>
      </w:r>
      <w:r>
        <w:rPr>
          <w:rFonts w:ascii="Comic Sans MS" w:hAnsi="Comic Sans MS"/>
          <w:b/>
          <w:sz w:val="20"/>
          <w:szCs w:val="20"/>
        </w:rPr>
        <w:t>KUL ÖNCESİ EĞİTİM PROGRAMI MART</w:t>
      </w:r>
      <w:r w:rsidRPr="00D478C3">
        <w:rPr>
          <w:rFonts w:ascii="Comic Sans MS" w:hAnsi="Comic Sans MS"/>
          <w:b/>
          <w:sz w:val="20"/>
          <w:szCs w:val="20"/>
        </w:rPr>
        <w:t xml:space="preserve"> AYI EĞİTİM PLANI</w:t>
      </w:r>
    </w:p>
    <w:p w:rsidR="00EF4F29" w:rsidRDefault="00EF4F29" w:rsidP="00D478C3">
      <w:pPr>
        <w:pStyle w:val="NoSpacing"/>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EF4F29" w:rsidRPr="00D478C3" w:rsidRDefault="00EF4F29" w:rsidP="00D478C3">
      <w:pPr>
        <w:pStyle w:val="NoSpacing"/>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sz w:val="20"/>
          <w:szCs w:val="20"/>
        </w:rPr>
        <w:t>MART/ 2017</w:t>
      </w:r>
    </w:p>
    <w:p w:rsidR="00EF4F29" w:rsidRPr="00D478C3" w:rsidRDefault="00EF4F29" w:rsidP="00D478C3">
      <w:pPr>
        <w:pStyle w:val="NoSpacing"/>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Pr="00D478C3">
        <w:rPr>
          <w:rFonts w:ascii="Comic Sans MS" w:hAnsi="Comic Sans MS"/>
          <w:sz w:val="20"/>
          <w:szCs w:val="20"/>
        </w:rPr>
        <w:t>48-66 Ay</w:t>
      </w:r>
    </w:p>
    <w:p w:rsidR="00EF4F29" w:rsidRDefault="00EF4F29" w:rsidP="00D478C3">
      <w:pPr>
        <w:pStyle w:val="NoSpacing"/>
        <w:rPr>
          <w:rFonts w:ascii="Comic Sans MS" w:hAnsi="Comic Sans MS"/>
          <w:b/>
          <w:sz w:val="20"/>
          <w:szCs w:val="20"/>
        </w:rPr>
      </w:pPr>
      <w:r w:rsidRPr="00D478C3">
        <w:rPr>
          <w:rFonts w:ascii="Comic Sans MS" w:hAnsi="Comic Sans MS"/>
          <w:b/>
          <w:sz w:val="20"/>
          <w:szCs w:val="20"/>
        </w:rPr>
        <w:t xml:space="preserve">Öğretmen Adı   </w:t>
      </w:r>
      <w:r>
        <w:rPr>
          <w:rFonts w:ascii="Comic Sans MS" w:hAnsi="Comic Sans MS"/>
          <w:b/>
          <w:sz w:val="20"/>
          <w:szCs w:val="20"/>
        </w:rPr>
        <w:t xml:space="preserve"> :</w:t>
      </w:r>
    </w:p>
    <w:p w:rsidR="00EF4F29" w:rsidRDefault="00EF4F29" w:rsidP="00D478C3">
      <w:pPr>
        <w:pStyle w:val="NoSpacing"/>
        <w:rPr>
          <w:rFonts w:ascii="Comic Sans MS" w:hAnsi="Comic Sans MS"/>
          <w:b/>
          <w:sz w:val="20"/>
          <w:szCs w:val="20"/>
        </w:rPr>
      </w:pPr>
    </w:p>
    <w:p w:rsidR="00EF4F29" w:rsidRPr="00D478C3" w:rsidRDefault="00EF4F29" w:rsidP="0063376D">
      <w:pPr>
        <w:pStyle w:val="NoSpacing"/>
        <w:pBdr>
          <w:top w:val="single" w:sz="4" w:space="1" w:color="auto"/>
          <w:left w:val="single" w:sz="4" w:space="0" w:color="auto"/>
          <w:bottom w:val="single" w:sz="4" w:space="1" w:color="auto"/>
          <w:right w:val="single" w:sz="4" w:space="1" w:color="auto"/>
        </w:pBdr>
        <w:jc w:val="center"/>
        <w:rPr>
          <w:rFonts w:ascii="Comic Sans MS" w:hAnsi="Comic Sans MS"/>
          <w:b/>
          <w:sz w:val="20"/>
          <w:szCs w:val="20"/>
        </w:rPr>
      </w:pPr>
      <w:r w:rsidRPr="00D478C3">
        <w:rPr>
          <w:rFonts w:ascii="Comic Sans MS" w:hAnsi="Comic Sans MS"/>
          <w:b/>
          <w:sz w:val="20"/>
          <w:szCs w:val="20"/>
        </w:rPr>
        <w:t>KAZANIMLAR VE GÖSTERGELERİ</w:t>
      </w:r>
    </w:p>
    <w:p w:rsidR="00EF4F29" w:rsidRDefault="00EF4F29"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BİLİŞSEL GELİŞİM</w:t>
      </w:r>
    </w:p>
    <w:p w:rsidR="00EF4F29" w:rsidRPr="00B40DE2" w:rsidRDefault="00EF4F29"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40DE2">
        <w:rPr>
          <w:rFonts w:ascii="Comic Sans MS" w:hAnsi="Comic Sans MS"/>
          <w:b/>
          <w:sz w:val="20"/>
          <w:szCs w:val="20"/>
        </w:rPr>
        <w:t xml:space="preserve">Kazanım 1. </w:t>
      </w:r>
      <w:r w:rsidRPr="00B40DE2">
        <w:rPr>
          <w:rFonts w:ascii="Comic Sans MS" w:hAnsi="Comic Sans MS"/>
          <w:sz w:val="20"/>
          <w:szCs w:val="20"/>
        </w:rPr>
        <w:t>Nesne/durum/olaya dikkatini verir.</w:t>
      </w:r>
    </w:p>
    <w:p w:rsidR="00EF4F29" w:rsidRPr="00B40DE2" w:rsidRDefault="00EF4F29"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AC464A">
        <w:rPr>
          <w:rFonts w:ascii="Comic Sans MS" w:hAnsi="Comic Sans MS"/>
          <w:b/>
          <w:sz w:val="20"/>
          <w:szCs w:val="20"/>
        </w:rPr>
        <w:t>Göstergeler</w:t>
      </w:r>
      <w:r w:rsidRPr="00B40DE2">
        <w:rPr>
          <w:rFonts w:ascii="Comic Sans MS" w:hAnsi="Comic Sans MS"/>
          <w:sz w:val="20"/>
          <w:szCs w:val="20"/>
        </w:rPr>
        <w:t>i: Dikkat edilmesi gereken nesne/durum/olaya odaklanır.</w:t>
      </w:r>
    </w:p>
    <w:p w:rsidR="00EF4F29" w:rsidRPr="00B40DE2" w:rsidRDefault="00EF4F29"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40DE2">
        <w:rPr>
          <w:rFonts w:ascii="Comic Sans MS" w:hAnsi="Comic Sans MS"/>
          <w:b/>
          <w:sz w:val="20"/>
          <w:szCs w:val="20"/>
        </w:rPr>
        <w:t xml:space="preserve">Kazanım 2. Nesne/durum/olayla ilgili tahminde bulunur. </w:t>
      </w:r>
    </w:p>
    <w:p w:rsidR="00EF4F29" w:rsidRDefault="00EF4F29"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40DE2">
        <w:rPr>
          <w:rFonts w:ascii="Comic Sans MS" w:hAnsi="Comic Sans MS"/>
          <w:b/>
          <w:sz w:val="20"/>
          <w:szCs w:val="20"/>
        </w:rPr>
        <w:t>Göstergeleri</w:t>
      </w:r>
      <w:r w:rsidRPr="00B40DE2">
        <w:rPr>
          <w:rFonts w:ascii="Comic Sans MS" w:hAnsi="Comic Sans MS"/>
          <w:sz w:val="20"/>
          <w:szCs w:val="20"/>
        </w:rPr>
        <w:t>: Nesne/durum/olayla ilgili tahminini söyler. Tahmini ile ilgili ipuçlarını söyler.  Gerçek durumu inceler. Tahmini ile gerçek durumu karşılaştırır.</w:t>
      </w:r>
    </w:p>
    <w:p w:rsidR="00EF4F29" w:rsidRPr="00B40DE2" w:rsidRDefault="00EF4F29"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40DE2">
        <w:rPr>
          <w:rFonts w:ascii="Comic Sans MS" w:hAnsi="Comic Sans MS"/>
          <w:b/>
          <w:sz w:val="20"/>
          <w:szCs w:val="20"/>
        </w:rPr>
        <w:t xml:space="preserve">Kazanım 3. Algıladıklarını hatırlar. </w:t>
      </w:r>
    </w:p>
    <w:p w:rsidR="00EF4F29" w:rsidRDefault="00EF4F29"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40DE2">
        <w:rPr>
          <w:rFonts w:ascii="Comic Sans MS" w:hAnsi="Comic Sans MS"/>
          <w:b/>
          <w:sz w:val="20"/>
          <w:szCs w:val="20"/>
        </w:rPr>
        <w:t>Göstergeleri:</w:t>
      </w:r>
      <w:r w:rsidRPr="00B40DE2">
        <w:rPr>
          <w:rFonts w:ascii="Comic Sans MS" w:hAnsi="Comic Sans MS"/>
          <w:sz w:val="20"/>
          <w:szCs w:val="20"/>
        </w:rPr>
        <w:t xml:space="preserve"> Eksilen ya da eklenen nesneyi söyler.</w:t>
      </w:r>
    </w:p>
    <w:p w:rsidR="00EF4F29" w:rsidRPr="00B40DE2" w:rsidRDefault="00EF4F29"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40DE2">
        <w:rPr>
          <w:rFonts w:ascii="Comic Sans MS" w:hAnsi="Comic Sans MS"/>
          <w:b/>
          <w:sz w:val="20"/>
          <w:szCs w:val="20"/>
        </w:rPr>
        <w:t xml:space="preserve">Kazanım 4. Nesneleri sayar. </w:t>
      </w:r>
    </w:p>
    <w:p w:rsidR="00EF4F29" w:rsidRPr="00B40DE2" w:rsidRDefault="00EF4F29"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40DE2">
        <w:rPr>
          <w:rFonts w:ascii="Comic Sans MS" w:hAnsi="Comic Sans MS"/>
          <w:b/>
          <w:sz w:val="20"/>
          <w:szCs w:val="20"/>
        </w:rPr>
        <w:t>Göstergeleri</w:t>
      </w:r>
      <w:r w:rsidRPr="00B40DE2">
        <w:rPr>
          <w:rFonts w:ascii="Comic Sans MS" w:hAnsi="Comic Sans MS"/>
          <w:sz w:val="20"/>
          <w:szCs w:val="20"/>
        </w:rPr>
        <w:t>: İleriye/geriye doğru birer birer ritmik sayar. Belirtilen sayı kadar nesneyi gösterir. Saydığı nesnelerin kaç tane olduğunu söyler. Sıra bildiren sayıyı söyler. 10’a kadar olan sayılar içerisinde bir sayıdan önce ve sonra gelen sayıyı söyler.</w:t>
      </w:r>
    </w:p>
    <w:p w:rsidR="00EF4F29" w:rsidRPr="00B40DE2" w:rsidRDefault="00EF4F29"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40DE2">
        <w:rPr>
          <w:rFonts w:ascii="Comic Sans MS" w:hAnsi="Comic Sans MS"/>
          <w:b/>
          <w:sz w:val="20"/>
          <w:szCs w:val="20"/>
        </w:rPr>
        <w:t>Kazanım 5: Nesne ya da varlıkları gözlemler.</w:t>
      </w:r>
    </w:p>
    <w:p w:rsidR="00EF4F29" w:rsidRDefault="00EF4F29"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40DE2">
        <w:rPr>
          <w:rFonts w:ascii="Comic Sans MS" w:hAnsi="Comic Sans MS"/>
          <w:b/>
          <w:sz w:val="20"/>
          <w:szCs w:val="20"/>
        </w:rPr>
        <w:t>Göstergeleri</w:t>
      </w:r>
      <w:r w:rsidRPr="00B40DE2">
        <w:rPr>
          <w:rFonts w:ascii="Comic Sans MS" w:hAnsi="Comic Sans MS"/>
          <w:sz w:val="20"/>
          <w:szCs w:val="20"/>
        </w:rPr>
        <w:t>: Nesne/varlığın adını söyler. Nesne/varlığın rengini söyler. Nesne/varlığın şeklini söyler. Nesne/varlığın büyüklüğünü söyler. Nesne/varlığın uzunluğunu söyler. Nesne/varlığın kullanım amaçlarını söyler.</w:t>
      </w:r>
    </w:p>
    <w:p w:rsidR="00EF4F29" w:rsidRPr="00B40DE2" w:rsidRDefault="00EF4F29"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40DE2">
        <w:rPr>
          <w:rFonts w:ascii="Comic Sans MS" w:hAnsi="Comic Sans MS"/>
          <w:b/>
          <w:sz w:val="20"/>
          <w:szCs w:val="20"/>
        </w:rPr>
        <w:t>Kazanım 6: Nesne ya da varlıkları özelliklerine göre eşleştirir.</w:t>
      </w:r>
    </w:p>
    <w:p w:rsidR="00EF4F29" w:rsidRPr="00B40DE2" w:rsidRDefault="00EF4F29"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40DE2">
        <w:rPr>
          <w:rFonts w:ascii="Comic Sans MS" w:hAnsi="Comic Sans MS"/>
          <w:b/>
          <w:sz w:val="20"/>
          <w:szCs w:val="20"/>
        </w:rPr>
        <w:t xml:space="preserve">Göstergeleri: </w:t>
      </w:r>
      <w:r w:rsidRPr="00B40DE2">
        <w:rPr>
          <w:rFonts w:ascii="Comic Sans MS" w:hAnsi="Comic Sans MS"/>
          <w:sz w:val="20"/>
          <w:szCs w:val="20"/>
        </w:rPr>
        <w:t>Nesne/varlıkları birebir eşleştirir.</w:t>
      </w:r>
    </w:p>
    <w:p w:rsidR="00EF4F29" w:rsidRPr="00B40DE2" w:rsidRDefault="00EF4F29" w:rsidP="000D5A7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40DE2">
        <w:rPr>
          <w:rFonts w:ascii="Comic Sans MS" w:hAnsi="Comic Sans MS"/>
          <w:b/>
          <w:sz w:val="20"/>
          <w:szCs w:val="20"/>
        </w:rPr>
        <w:t xml:space="preserve">Kazanım 10. Mekânda konumla ilgili yönergeleri uygular. </w:t>
      </w:r>
    </w:p>
    <w:p w:rsidR="00EF4F29" w:rsidRDefault="00EF4F29" w:rsidP="000D5A75">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40DE2">
        <w:rPr>
          <w:rFonts w:ascii="Comic Sans MS" w:hAnsi="Comic Sans MS"/>
          <w:b/>
          <w:sz w:val="20"/>
          <w:szCs w:val="20"/>
        </w:rPr>
        <w:t>Göstergeleri</w:t>
      </w:r>
      <w:r w:rsidRPr="00B40DE2">
        <w:rPr>
          <w:rFonts w:ascii="Comic Sans MS" w:hAnsi="Comic Sans MS"/>
          <w:sz w:val="20"/>
          <w:szCs w:val="20"/>
        </w:rPr>
        <w:t>: Nesnenin mekândaki konumunu söyler. Yönergeye uygun olarak nesneyi doğru yere yerleştirir. Mekânda konum alır.</w:t>
      </w:r>
    </w:p>
    <w:p w:rsidR="00EF4F29" w:rsidRPr="00B90B78" w:rsidRDefault="00EF4F29"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Kazanım 11: Nesneleri ölçer.</w:t>
      </w:r>
    </w:p>
    <w:p w:rsidR="00EF4F29" w:rsidRDefault="00EF4F29"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Göstergeleri</w:t>
      </w:r>
      <w:r w:rsidRPr="00B40DE2">
        <w:rPr>
          <w:rFonts w:ascii="Comic Sans MS" w:hAnsi="Comic Sans MS"/>
          <w:sz w:val="20"/>
          <w:szCs w:val="20"/>
        </w:rPr>
        <w:t>: Ölçme sonucunu tahmin eder. Standart olmayan birimlerle ölçer. Ölçme sonucunu söyler. Ölçme sonuçlarını tahmin ettiği sonuçlarla karşılaştırır. Standart ölçme araçlarını söyler.</w:t>
      </w:r>
    </w:p>
    <w:p w:rsidR="00EF4F29" w:rsidRPr="00B90B78" w:rsidRDefault="00EF4F29"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 xml:space="preserve">Kazanım 12. Geometrik şekilleri tanır. </w:t>
      </w:r>
    </w:p>
    <w:p w:rsidR="00EF4F29" w:rsidRDefault="00EF4F29"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Göstergeleri</w:t>
      </w:r>
      <w:r w:rsidRPr="00B40DE2">
        <w:rPr>
          <w:rFonts w:ascii="Comic Sans MS" w:hAnsi="Comic Sans MS"/>
          <w:sz w:val="20"/>
          <w:szCs w:val="20"/>
        </w:rPr>
        <w:t>: Gösterilen geometrik şeklin ismini söyler. Geometrik şekillerin özelliklerini söyler. Geometrik şekillere benzeyen nesneleri gösterir.</w:t>
      </w:r>
    </w:p>
    <w:p w:rsidR="00EF4F29" w:rsidRPr="00B90B78" w:rsidRDefault="00EF4F29" w:rsidP="000D5A7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Kazanım 14: Nesnelerle örüntü oluşturur.</w:t>
      </w:r>
    </w:p>
    <w:p w:rsidR="00EF4F29" w:rsidRPr="00B40DE2" w:rsidRDefault="00EF4F29" w:rsidP="000D5A75">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 xml:space="preserve">Göstergeleri: </w:t>
      </w:r>
      <w:r w:rsidRPr="00B40DE2">
        <w:rPr>
          <w:rFonts w:ascii="Comic Sans MS" w:hAnsi="Comic Sans MS"/>
          <w:sz w:val="20"/>
          <w:szCs w:val="20"/>
        </w:rPr>
        <w:t>Modele bakarak nesnelerle örüntü oluşturur. En çok üç öğeden oluşan örüntüdeki kuralı söyler. Bir örüntüde eksik bırakılan öğeyi söyler.</w:t>
      </w:r>
    </w:p>
    <w:p w:rsidR="00EF4F29" w:rsidRPr="00B40DE2" w:rsidRDefault="00EF4F29" w:rsidP="000D5A75">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40DE2">
        <w:rPr>
          <w:rFonts w:ascii="Comic Sans MS" w:hAnsi="Comic Sans MS"/>
          <w:sz w:val="20"/>
          <w:szCs w:val="20"/>
        </w:rPr>
        <w:t>Bir örüntüde eksik bırakılan öğeyi tamamlar. Nesnelerle özgün bir örüntü oluşturur.</w:t>
      </w:r>
    </w:p>
    <w:p w:rsidR="00EF4F29" w:rsidRPr="00B90B78" w:rsidRDefault="00EF4F29"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Kazanım 15: Parça-bütün ilişkisini kavrar.</w:t>
      </w:r>
    </w:p>
    <w:p w:rsidR="00EF4F29" w:rsidRPr="00B40DE2" w:rsidRDefault="00EF4F29"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Göstergeleri</w:t>
      </w:r>
      <w:r w:rsidRPr="00B40DE2">
        <w:rPr>
          <w:rFonts w:ascii="Comic Sans MS" w:hAnsi="Comic Sans MS"/>
          <w:sz w:val="20"/>
          <w:szCs w:val="20"/>
        </w:rPr>
        <w:t>: Bir bütünün parçalarını söyler. Bir bütünü parçalara böler. Bütün ve yarımı gösterir. Parçaları birleştirerek bütün elde eder.</w:t>
      </w:r>
    </w:p>
    <w:p w:rsidR="00EF4F29" w:rsidRPr="00B90B78" w:rsidRDefault="00EF4F29" w:rsidP="000D5A7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 xml:space="preserve">Kazanım 17: Neden-sonuç ilişkisi kurar. </w:t>
      </w:r>
    </w:p>
    <w:p w:rsidR="00EF4F29" w:rsidRPr="00B40DE2" w:rsidRDefault="00EF4F29" w:rsidP="000D5A75">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Göstergeleri</w:t>
      </w:r>
      <w:r w:rsidRPr="00B40DE2">
        <w:rPr>
          <w:rFonts w:ascii="Comic Sans MS" w:hAnsi="Comic Sans MS"/>
          <w:sz w:val="20"/>
          <w:szCs w:val="20"/>
        </w:rPr>
        <w:t>: Bir olayın olası nedenlerini söyler. Bir olayın olası sonuçlarını söyler.</w:t>
      </w:r>
    </w:p>
    <w:p w:rsidR="00EF4F29" w:rsidRPr="00B90B78" w:rsidRDefault="00EF4F29"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Kazanım 19: Problem durumlarına çözüm üretir.</w:t>
      </w:r>
    </w:p>
    <w:p w:rsidR="00EF4F29" w:rsidRPr="00B40DE2" w:rsidRDefault="00EF4F29"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Göstergeleri:</w:t>
      </w:r>
      <w:r w:rsidRPr="00B40DE2">
        <w:rPr>
          <w:rFonts w:ascii="Comic Sans MS" w:hAnsi="Comic Sans MS"/>
          <w:sz w:val="20"/>
          <w:szCs w:val="20"/>
        </w:rPr>
        <w:t xml:space="preserve">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 </w:t>
      </w:r>
    </w:p>
    <w:p w:rsidR="00EF4F29" w:rsidRPr="000216A9" w:rsidRDefault="00EF4F29" w:rsidP="000216A9">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216A9">
        <w:rPr>
          <w:rFonts w:ascii="Comic Sans MS" w:hAnsi="Comic Sans MS"/>
          <w:b/>
          <w:sz w:val="20"/>
          <w:szCs w:val="20"/>
        </w:rPr>
        <w:t xml:space="preserve">   </w:t>
      </w:r>
    </w:p>
    <w:p w:rsidR="00EF4F29" w:rsidRDefault="00EF4F29"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DİL GELİŞİMI</w:t>
      </w:r>
    </w:p>
    <w:p w:rsidR="00EF4F29" w:rsidRPr="00B90B78" w:rsidRDefault="00EF4F29"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 xml:space="preserve">Kazanım 2: Sesini uygun kullanır. </w:t>
      </w:r>
    </w:p>
    <w:p w:rsidR="00EF4F29" w:rsidRPr="00B90B78" w:rsidRDefault="00EF4F29"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 xml:space="preserve">Göstergeleri: </w:t>
      </w:r>
      <w:r w:rsidRPr="00B90B78">
        <w:rPr>
          <w:rFonts w:ascii="Comic Sans MS" w:hAnsi="Comic Sans MS"/>
          <w:sz w:val="20"/>
          <w:szCs w:val="20"/>
        </w:rPr>
        <w:t>Konuşurken/şarkı söylerken nefesini doğru kullanır.</w:t>
      </w:r>
      <w:r>
        <w:rPr>
          <w:rFonts w:ascii="Comic Sans MS" w:hAnsi="Comic Sans MS"/>
          <w:sz w:val="20"/>
          <w:szCs w:val="20"/>
        </w:rPr>
        <w:t xml:space="preserve"> </w:t>
      </w:r>
      <w:r w:rsidRPr="00B90B78">
        <w:rPr>
          <w:rFonts w:ascii="Comic Sans MS" w:hAnsi="Comic Sans MS"/>
          <w:sz w:val="20"/>
          <w:szCs w:val="20"/>
        </w:rPr>
        <w:t>Konuşurken/şarkı söylerken sesinin tonunu ayarlar. Konuşurken/ şarkı söylerken sesinin hızını ayarlar. Konuşurken/şarkı söylerken sesinin şiddetini ayarlar.</w:t>
      </w:r>
    </w:p>
    <w:p w:rsidR="00EF4F29" w:rsidRPr="00B90B78" w:rsidRDefault="00EF4F29"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Kazanım 3: Söz dizimi kurallarına göre cümle kurar.</w:t>
      </w:r>
    </w:p>
    <w:p w:rsidR="00EF4F29" w:rsidRDefault="00EF4F29"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Göstergeleri:</w:t>
      </w:r>
      <w:r>
        <w:rPr>
          <w:rFonts w:ascii="Comic Sans MS" w:hAnsi="Comic Sans MS"/>
          <w:b/>
          <w:sz w:val="20"/>
          <w:szCs w:val="20"/>
        </w:rPr>
        <w:t xml:space="preserve"> </w:t>
      </w:r>
      <w:r w:rsidRPr="00B90B78">
        <w:rPr>
          <w:rFonts w:ascii="Comic Sans MS" w:hAnsi="Comic Sans MS"/>
          <w:sz w:val="20"/>
          <w:szCs w:val="20"/>
        </w:rPr>
        <w:t>Düz cümle kurar. Olumsuz cümle kurar. Soru cümlesi kurar. Bileşik cümle kurar. Cümlelerinde öğeleri doğru kullanır</w:t>
      </w:r>
      <w:r w:rsidRPr="00B90B78">
        <w:rPr>
          <w:rFonts w:ascii="Comic Sans MS" w:hAnsi="Comic Sans MS"/>
          <w:b/>
          <w:sz w:val="20"/>
          <w:szCs w:val="20"/>
        </w:rPr>
        <w:t>.</w:t>
      </w:r>
    </w:p>
    <w:p w:rsidR="00EF4F29" w:rsidRPr="00B90B78" w:rsidRDefault="00EF4F29"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Kazanım 4: Konuşurken dilbilgisi yapılarını kullanır.</w:t>
      </w:r>
    </w:p>
    <w:p w:rsidR="00EF4F29" w:rsidRPr="00B90B78" w:rsidRDefault="00EF4F29"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 xml:space="preserve">Göstergeleri: </w:t>
      </w:r>
      <w:r w:rsidRPr="00B90B78">
        <w:rPr>
          <w:rFonts w:ascii="Comic Sans MS" w:hAnsi="Comic Sans MS"/>
          <w:sz w:val="20"/>
          <w:szCs w:val="20"/>
        </w:rPr>
        <w:t>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
    <w:p w:rsidR="00EF4F29" w:rsidRPr="00B90B78" w:rsidRDefault="00EF4F29"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 xml:space="preserve">Kazanım 5. Dili iletişim amacıyla kullanır. </w:t>
      </w:r>
    </w:p>
    <w:p w:rsidR="00EF4F29" w:rsidRPr="00B90B78" w:rsidRDefault="00EF4F29"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 xml:space="preserve">Göstergeleri: </w:t>
      </w:r>
      <w:r w:rsidRPr="00B90B78">
        <w:rPr>
          <w:rFonts w:ascii="Comic Sans MS" w:hAnsi="Comic Sans MS"/>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EF4F29" w:rsidRPr="00B90B78" w:rsidRDefault="00EF4F29"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Kazanım 6: Sözcük dağarcığını geliştirir.</w:t>
      </w:r>
    </w:p>
    <w:p w:rsidR="00EF4F29" w:rsidRPr="00B90B78" w:rsidRDefault="00EF4F29"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 xml:space="preserve">Göstergeleri: </w:t>
      </w:r>
      <w:r w:rsidRPr="00B90B78">
        <w:rPr>
          <w:rFonts w:ascii="Comic Sans MS" w:hAnsi="Comic Sans MS"/>
          <w:sz w:val="20"/>
          <w:szCs w:val="20"/>
        </w:rPr>
        <w:t>Dinlediklerinde yeni olan sözcükleri fark eder ve sözcüklerin anlamlarını sorar. Sözcükleri hatırlar ve sözcüklerin anlamını söyler. Yeni öğrendiği sözcükleri anlamlarına uygun olarak kullanır. Zıt anlamlı sözcükleri kullanır. Eş anlamlı sözcükleri kullanır.  Eş sesli sözcükleri kullanır.</w:t>
      </w:r>
    </w:p>
    <w:p w:rsidR="00EF4F29" w:rsidRPr="00B90B78" w:rsidRDefault="00EF4F29"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Kazanım 7: Dinledikleri/izlediklerinin anlamını kavrar.</w:t>
      </w:r>
    </w:p>
    <w:p w:rsidR="00EF4F29" w:rsidRPr="00B90B78" w:rsidRDefault="00EF4F29"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 xml:space="preserve">Göstergeleri: </w:t>
      </w:r>
      <w:r w:rsidRPr="00B90B78">
        <w:rPr>
          <w:rFonts w:ascii="Comic Sans MS" w:hAnsi="Comic Sans MS"/>
          <w:sz w:val="20"/>
          <w:szCs w:val="20"/>
        </w:rPr>
        <w:t>Sözel yönergeleri yerine getirir. Dinledikleri/ izlediklerini açıklar. Dinledikleri/izledikleri hakkında yorum yapar</w:t>
      </w:r>
    </w:p>
    <w:p w:rsidR="00EF4F29" w:rsidRPr="00B90B78" w:rsidRDefault="00EF4F29"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90B78">
        <w:rPr>
          <w:rFonts w:ascii="Comic Sans MS" w:hAnsi="Comic Sans MS"/>
          <w:b/>
          <w:sz w:val="20"/>
          <w:szCs w:val="20"/>
        </w:rPr>
        <w:t>Kazanım 10: Görsel materyalleri okur.</w:t>
      </w:r>
    </w:p>
    <w:p w:rsidR="00EF4F29" w:rsidRPr="00B90B78" w:rsidRDefault="00EF4F29"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b/>
          <w:sz w:val="20"/>
          <w:szCs w:val="20"/>
        </w:rPr>
        <w:t xml:space="preserve">Göstergeleri: </w:t>
      </w:r>
      <w:r w:rsidRPr="00B90B78">
        <w:rPr>
          <w:rFonts w:ascii="Comic Sans MS" w:hAnsi="Comic Sans MS"/>
          <w:sz w:val="20"/>
          <w:szCs w:val="20"/>
        </w:rPr>
        <w:t>Görsel materyalleri inceler. Görsel materyalleri açıklar. Görsel materyallerle ilgili sorular sorar. Görsel materyallerle ilgili sorulara cevap verir. Görsel materyalleri kullanarak olay, öykü gibi kompozisyonlar oluşturur</w:t>
      </w:r>
    </w:p>
    <w:p w:rsidR="00EF4F29" w:rsidRPr="00B40DE2" w:rsidRDefault="00EF4F29"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B40DE2">
        <w:rPr>
          <w:rFonts w:ascii="Comic Sans MS" w:hAnsi="Comic Sans MS"/>
          <w:b/>
          <w:sz w:val="20"/>
          <w:szCs w:val="20"/>
        </w:rPr>
        <w:t>Kazanım 11: Okuma farkındalığı gösterir.</w:t>
      </w:r>
    </w:p>
    <w:p w:rsidR="00EF4F29" w:rsidRPr="00B90B78" w:rsidRDefault="00EF4F29"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40DE2">
        <w:rPr>
          <w:rFonts w:ascii="Comic Sans MS" w:hAnsi="Comic Sans MS"/>
          <w:b/>
          <w:sz w:val="20"/>
          <w:szCs w:val="20"/>
        </w:rPr>
        <w:t xml:space="preserve">Göstergeleri: </w:t>
      </w:r>
      <w:r w:rsidRPr="00B90B78">
        <w:rPr>
          <w:rFonts w:ascii="Comic Sans MS" w:hAnsi="Comic Sans MS"/>
          <w:sz w:val="20"/>
          <w:szCs w:val="20"/>
        </w:rPr>
        <w:t>Çevresinde bulunan yazılı materyaller hakkında konuşur. Yetişkinden kendisine kitap okumasını ister. Okumayı taklit eder. Okumanın günlük yaşamdaki önemini açıklar</w:t>
      </w:r>
    </w:p>
    <w:p w:rsidR="00EF4F29" w:rsidRPr="000216A9" w:rsidRDefault="00EF4F29" w:rsidP="000216A9">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216A9">
        <w:rPr>
          <w:rFonts w:ascii="Comic Sans MS" w:hAnsi="Comic Sans MS"/>
          <w:b/>
          <w:sz w:val="20"/>
          <w:szCs w:val="20"/>
        </w:rPr>
        <w:t>Kazanım 12: Yazı farkındalığı gösterir.</w:t>
      </w:r>
    </w:p>
    <w:p w:rsidR="00EF4F29" w:rsidRPr="00B90B78" w:rsidRDefault="00EF4F29" w:rsidP="000216A9">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216A9">
        <w:rPr>
          <w:rFonts w:ascii="Comic Sans MS" w:hAnsi="Comic Sans MS"/>
          <w:b/>
          <w:sz w:val="20"/>
          <w:szCs w:val="20"/>
        </w:rPr>
        <w:t xml:space="preserve">Göstergeleri: </w:t>
      </w:r>
      <w:r w:rsidRPr="00B90B78">
        <w:rPr>
          <w:rFonts w:ascii="Comic Sans MS" w:hAnsi="Comic Sans MS"/>
          <w:sz w:val="20"/>
          <w:szCs w:val="20"/>
        </w:rPr>
        <w:t>Çevresindeki yazıları gösterir.</w:t>
      </w:r>
      <w:r>
        <w:rPr>
          <w:rFonts w:ascii="Comic Sans MS" w:hAnsi="Comic Sans MS"/>
          <w:sz w:val="20"/>
          <w:szCs w:val="20"/>
        </w:rPr>
        <w:t xml:space="preserve"> </w:t>
      </w:r>
      <w:r w:rsidRPr="00B90B78">
        <w:rPr>
          <w:rFonts w:ascii="Comic Sans MS" w:hAnsi="Comic Sans MS"/>
          <w:sz w:val="20"/>
          <w:szCs w:val="20"/>
        </w:rPr>
        <w:t>Gördüğü yazının ne ile ilgili olduğunu tahminen söyler.</w:t>
      </w:r>
      <w:r>
        <w:rPr>
          <w:rFonts w:ascii="Comic Sans MS" w:hAnsi="Comic Sans MS"/>
          <w:sz w:val="20"/>
          <w:szCs w:val="20"/>
        </w:rPr>
        <w:t xml:space="preserve"> </w:t>
      </w:r>
      <w:r w:rsidRPr="00B90B78">
        <w:rPr>
          <w:rFonts w:ascii="Comic Sans MS" w:hAnsi="Comic Sans MS"/>
          <w:sz w:val="20"/>
          <w:szCs w:val="20"/>
        </w:rPr>
        <w:t>Yazılı materyallerde noktalama işaretlerini gösterir.</w:t>
      </w:r>
    </w:p>
    <w:p w:rsidR="00EF4F29" w:rsidRPr="00B90B78" w:rsidRDefault="00EF4F29" w:rsidP="000216A9">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B90B78">
        <w:rPr>
          <w:rFonts w:ascii="Comic Sans MS" w:hAnsi="Comic Sans MS"/>
          <w:sz w:val="20"/>
          <w:szCs w:val="20"/>
        </w:rPr>
        <w:t>Yazının yönünü gösterir.</w:t>
      </w:r>
    </w:p>
    <w:p w:rsidR="00EF4F29" w:rsidRDefault="00EF4F29"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EF4F29" w:rsidRDefault="00EF4F29"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PSİKOMOTOR GELİŞİM</w:t>
      </w:r>
    </w:p>
    <w:p w:rsidR="00EF4F29" w:rsidRPr="008F64BF" w:rsidRDefault="00EF4F29" w:rsidP="008F64BF">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F64BF">
        <w:rPr>
          <w:rFonts w:ascii="Comic Sans MS" w:hAnsi="Comic Sans MS"/>
          <w:b/>
          <w:sz w:val="20"/>
          <w:szCs w:val="20"/>
        </w:rPr>
        <w:t>Kazanım 1. Yer değiştirme hareketleri yapar.</w:t>
      </w:r>
    </w:p>
    <w:p w:rsidR="00EF4F29" w:rsidRPr="008F64BF" w:rsidRDefault="00EF4F29" w:rsidP="008F64BF">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F64BF">
        <w:rPr>
          <w:rFonts w:ascii="Comic Sans MS" w:hAnsi="Comic Sans MS"/>
          <w:b/>
          <w:sz w:val="20"/>
          <w:szCs w:val="20"/>
        </w:rPr>
        <w:t xml:space="preserve">Göstergeleri: </w:t>
      </w:r>
      <w:r w:rsidRPr="008F64BF">
        <w:rPr>
          <w:rFonts w:ascii="Comic Sans MS" w:hAnsi="Comic Sans MS"/>
          <w:sz w:val="20"/>
          <w:szCs w:val="20"/>
        </w:rPr>
        <w:t>Yönergeler doğrultusunda koşar.</w:t>
      </w:r>
      <w:r w:rsidRPr="008F64BF">
        <w:t xml:space="preserve"> </w:t>
      </w:r>
      <w:r w:rsidRPr="008F64BF">
        <w:rPr>
          <w:rFonts w:ascii="Comic Sans MS" w:hAnsi="Comic Sans MS"/>
          <w:sz w:val="20"/>
          <w:szCs w:val="20"/>
        </w:rPr>
        <w:t>Isınma ve soğuma hareketlerini bir rehber eşliğinde yapar. Yönergeler doğrultusunda yürür</w:t>
      </w:r>
    </w:p>
    <w:p w:rsidR="00EF4F29" w:rsidRPr="000D5A75" w:rsidRDefault="00EF4F29" w:rsidP="000D5A7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D5A75">
        <w:rPr>
          <w:rFonts w:ascii="Comic Sans MS" w:hAnsi="Comic Sans MS"/>
          <w:b/>
          <w:sz w:val="20"/>
          <w:szCs w:val="20"/>
        </w:rPr>
        <w:t>Kazanım 2: Denge hareketleri yapar.</w:t>
      </w:r>
    </w:p>
    <w:p w:rsidR="00EF4F29" w:rsidRPr="008F64BF" w:rsidRDefault="00EF4F29" w:rsidP="00B90B78">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D5A75">
        <w:rPr>
          <w:rFonts w:ascii="Comic Sans MS" w:hAnsi="Comic Sans MS"/>
          <w:b/>
          <w:sz w:val="20"/>
          <w:szCs w:val="20"/>
        </w:rPr>
        <w:t xml:space="preserve">Göstergeleri: </w:t>
      </w:r>
      <w:r w:rsidRPr="008F64BF">
        <w:rPr>
          <w:rFonts w:ascii="Comic Sans MS" w:hAnsi="Comic Sans MS"/>
          <w:sz w:val="20"/>
          <w:szCs w:val="20"/>
        </w:rPr>
        <w:t>Çizgi üzerinde yönergeler doğrultusunda yürür.</w:t>
      </w:r>
      <w:r w:rsidRPr="000D5A75">
        <w:rPr>
          <w:rFonts w:ascii="Comic Sans MS" w:hAnsi="Comic Sans MS"/>
          <w:b/>
          <w:sz w:val="20"/>
          <w:szCs w:val="20"/>
        </w:rPr>
        <w:t xml:space="preserve"> </w:t>
      </w:r>
      <w:r w:rsidRPr="008F64BF">
        <w:rPr>
          <w:rFonts w:ascii="Comic Sans MS" w:hAnsi="Comic Sans MS"/>
          <w:sz w:val="20"/>
          <w:szCs w:val="20"/>
        </w:rPr>
        <w:t>Ağırlığını bir noktadan diğerine aktarır. Atlama ile ilgili denge hareketlerini yapar. Konma ile ilgili denge hareketlerini yapar. Başlama ile ilgili denge hareketlerini yapar. Durma ile ilgili denge hareketlerini yapar, atlama, konma, başlama, durma ile ilgili denge hareketlerini yapar.</w:t>
      </w:r>
    </w:p>
    <w:p w:rsidR="00EF4F29" w:rsidRPr="000D5A75" w:rsidRDefault="00EF4F29" w:rsidP="000D5A7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D5A75">
        <w:rPr>
          <w:rFonts w:ascii="Comic Sans MS" w:hAnsi="Comic Sans MS"/>
          <w:b/>
          <w:sz w:val="20"/>
          <w:szCs w:val="20"/>
        </w:rPr>
        <w:t xml:space="preserve">Kazanım 4: Küçük kas kullanımı gerektiren hareketleri yapar. </w:t>
      </w:r>
    </w:p>
    <w:p w:rsidR="00EF4F29" w:rsidRDefault="00EF4F29" w:rsidP="008F64BF">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D5A75">
        <w:rPr>
          <w:rFonts w:ascii="Comic Sans MS" w:hAnsi="Comic Sans MS"/>
          <w:b/>
          <w:sz w:val="20"/>
          <w:szCs w:val="20"/>
        </w:rPr>
        <w:t xml:space="preserve">Göstergeleri: </w:t>
      </w:r>
      <w:r w:rsidRPr="008F64BF">
        <w:rPr>
          <w:rFonts w:ascii="Comic Sans MS" w:hAnsi="Comic Sans MS"/>
          <w:sz w:val="20"/>
          <w:szCs w:val="20"/>
        </w:rPr>
        <w:t>Çizgileri istenilen nitelikte ç</w:t>
      </w:r>
      <w:r>
        <w:rPr>
          <w:rFonts w:ascii="Comic Sans MS" w:hAnsi="Comic Sans MS"/>
          <w:sz w:val="20"/>
          <w:szCs w:val="20"/>
        </w:rPr>
        <w:t>izer.</w:t>
      </w:r>
      <w:r w:rsidRPr="000216A9">
        <w:rPr>
          <w:rFonts w:ascii="Comic Sans MS" w:hAnsi="Comic Sans MS"/>
          <w:b/>
          <w:sz w:val="20"/>
          <w:szCs w:val="20"/>
        </w:rPr>
        <w:t xml:space="preserve"> </w:t>
      </w:r>
      <w:r w:rsidRPr="008F64BF">
        <w:rPr>
          <w:rFonts w:ascii="Comic Sans MS" w:hAnsi="Comic Sans MS"/>
          <w:sz w:val="20"/>
          <w:szCs w:val="20"/>
        </w:rPr>
        <w:t>Değişik malzemeler kullanarak resim yapar. Nesneleri sıkar. Malzemelere elleriyle şekil verir. Malzemelere araç kullanarak şekil verir, Kalemi doğru tutar. Kalem kontrolünü sağlar. Nesneleri</w:t>
      </w:r>
      <w:r w:rsidRPr="000D5A75">
        <w:rPr>
          <w:rFonts w:ascii="Comic Sans MS" w:hAnsi="Comic Sans MS"/>
          <w:sz w:val="20"/>
          <w:szCs w:val="20"/>
        </w:rPr>
        <w:t xml:space="preserve"> yeni şekiller oluşturacak biçimde bir araya getirir. Değişik malzemeler kullanarak resim yapar. Nesneleri sıkar. Nesneleri çeker/gerer.</w:t>
      </w:r>
      <w:r>
        <w:rPr>
          <w:rFonts w:ascii="Comic Sans MS" w:hAnsi="Comic Sans MS"/>
          <w:sz w:val="20"/>
          <w:szCs w:val="20"/>
        </w:rPr>
        <w:t xml:space="preserve"> </w:t>
      </w:r>
      <w:r w:rsidRPr="000D5A75">
        <w:rPr>
          <w:rFonts w:ascii="Comic Sans MS" w:hAnsi="Comic Sans MS"/>
          <w:sz w:val="20"/>
          <w:szCs w:val="20"/>
        </w:rPr>
        <w:t>Nesneleri açar/kapar. Malzemelere elleriyle şekil verir. Malzemel</w:t>
      </w:r>
      <w:r>
        <w:rPr>
          <w:rFonts w:ascii="Comic Sans MS" w:hAnsi="Comic Sans MS"/>
          <w:sz w:val="20"/>
          <w:szCs w:val="20"/>
        </w:rPr>
        <w:t xml:space="preserve">ere araç kullanarak şekil verir. </w:t>
      </w:r>
      <w:r w:rsidRPr="000D5A75">
        <w:rPr>
          <w:rFonts w:ascii="Comic Sans MS" w:hAnsi="Comic Sans MS"/>
          <w:sz w:val="20"/>
          <w:szCs w:val="20"/>
        </w:rPr>
        <w:t>Nesneleri toplar. Nesneleri takar. Nesneleri çıkarır. Malzemeleri keser. Malzemeleri yapıştırır</w:t>
      </w:r>
    </w:p>
    <w:p w:rsidR="00EF4F29" w:rsidRPr="008F64BF" w:rsidRDefault="00EF4F29" w:rsidP="008F64BF">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F64BF">
        <w:rPr>
          <w:rFonts w:ascii="Comic Sans MS" w:hAnsi="Comic Sans MS"/>
          <w:b/>
          <w:sz w:val="20"/>
          <w:szCs w:val="20"/>
        </w:rPr>
        <w:t>Kazanım 5: Müzik ve ritim eşliğinde hareket eder.</w:t>
      </w:r>
    </w:p>
    <w:p w:rsidR="00EF4F29" w:rsidRDefault="00EF4F29" w:rsidP="008F64BF">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F64BF">
        <w:rPr>
          <w:rFonts w:ascii="Comic Sans MS" w:hAnsi="Comic Sans MS"/>
          <w:b/>
          <w:sz w:val="20"/>
          <w:szCs w:val="20"/>
        </w:rPr>
        <w:t>Göstergeleri</w:t>
      </w:r>
      <w:r w:rsidRPr="008F64BF">
        <w:rPr>
          <w:rFonts w:ascii="Comic Sans MS" w:hAnsi="Comic Sans MS"/>
          <w:sz w:val="20"/>
          <w:szCs w:val="20"/>
        </w:rPr>
        <w:t>: Nesneleri ve bedenini kullanarak ritim çalışması yapar. Basit dans adımlarını yapar. Müzik ve ritim eşliğinde çeşitli hareketleri ardı ardına yapar.</w:t>
      </w:r>
    </w:p>
    <w:p w:rsidR="00EF4F29" w:rsidRDefault="00EF4F29"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EF4F29" w:rsidRDefault="00EF4F29"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SOSYAL DUYGUSAL GELİŞİM</w:t>
      </w:r>
    </w:p>
    <w:p w:rsidR="00EF4F29" w:rsidRPr="008F64BF" w:rsidRDefault="00EF4F29" w:rsidP="008F64BF">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F64BF">
        <w:rPr>
          <w:rFonts w:ascii="Comic Sans MS" w:hAnsi="Comic Sans MS"/>
          <w:b/>
          <w:sz w:val="20"/>
          <w:szCs w:val="20"/>
        </w:rPr>
        <w:t>Kazanım 4: Bir olay ya da durumla ilgili olarak başkalarının duygularını açıklar</w:t>
      </w:r>
    </w:p>
    <w:p w:rsidR="00EF4F29" w:rsidRPr="008F64BF" w:rsidRDefault="00EF4F29" w:rsidP="008F64BF">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F64BF">
        <w:rPr>
          <w:rFonts w:ascii="Comic Sans MS" w:hAnsi="Comic Sans MS"/>
          <w:b/>
          <w:sz w:val="20"/>
          <w:szCs w:val="20"/>
        </w:rPr>
        <w:t xml:space="preserve">Göstergeleri: </w:t>
      </w:r>
      <w:r w:rsidRPr="008F64BF">
        <w:rPr>
          <w:rFonts w:ascii="Comic Sans MS" w:hAnsi="Comic Sans MS"/>
          <w:sz w:val="20"/>
          <w:szCs w:val="20"/>
        </w:rPr>
        <w:t>Başkalarının duygularını söyler.  Başkalarının duygularının nedenlerini söyler. Başkalarının duygularının sonuçlarını söyler.</w:t>
      </w:r>
    </w:p>
    <w:p w:rsidR="00EF4F29" w:rsidRPr="008F64BF" w:rsidRDefault="00EF4F29" w:rsidP="008F64BF">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F64BF">
        <w:rPr>
          <w:rFonts w:ascii="Comic Sans MS" w:hAnsi="Comic Sans MS"/>
          <w:b/>
          <w:sz w:val="20"/>
          <w:szCs w:val="20"/>
        </w:rPr>
        <w:t>Kazanım 9: Farklı kültürel özellikleri açıklar.</w:t>
      </w:r>
    </w:p>
    <w:p w:rsidR="00EF4F29" w:rsidRPr="008F64BF" w:rsidRDefault="00EF4F29" w:rsidP="008F64BF">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F64BF">
        <w:rPr>
          <w:rFonts w:ascii="Comic Sans MS" w:hAnsi="Comic Sans MS"/>
          <w:b/>
          <w:sz w:val="20"/>
          <w:szCs w:val="20"/>
        </w:rPr>
        <w:t xml:space="preserve">Göstergeleri: </w:t>
      </w:r>
      <w:r w:rsidRPr="008F64BF">
        <w:rPr>
          <w:rFonts w:ascii="Comic Sans MS" w:hAnsi="Comic Sans MS"/>
          <w:sz w:val="20"/>
          <w:szCs w:val="20"/>
        </w:rPr>
        <w:t>Kendi ülkesinin kültürüne ait özellikleri söyler.</w:t>
      </w:r>
      <w:r>
        <w:rPr>
          <w:rFonts w:ascii="Comic Sans MS" w:hAnsi="Comic Sans MS"/>
          <w:sz w:val="20"/>
          <w:szCs w:val="20"/>
        </w:rPr>
        <w:t xml:space="preserve"> </w:t>
      </w:r>
      <w:r w:rsidRPr="008F64BF">
        <w:rPr>
          <w:rFonts w:ascii="Comic Sans MS" w:hAnsi="Comic Sans MS"/>
          <w:sz w:val="20"/>
          <w:szCs w:val="20"/>
        </w:rPr>
        <w:t>Kendi ülkesinin kültürü ile diğer kültürlerin benzer ve farklı özelliklerini söyler. Farklı ülkelerin kendine özgü kültürel özellikleri olduğunu söyler.</w:t>
      </w:r>
    </w:p>
    <w:p w:rsidR="00EF4F29" w:rsidRPr="000D5A75" w:rsidRDefault="00EF4F29" w:rsidP="000D5A7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D5A75">
        <w:rPr>
          <w:rFonts w:ascii="Comic Sans MS" w:hAnsi="Comic Sans MS"/>
          <w:b/>
          <w:sz w:val="20"/>
          <w:szCs w:val="20"/>
        </w:rPr>
        <w:t xml:space="preserve">Kazanım 10. Sorumluluklarını yerine getirir. </w:t>
      </w:r>
    </w:p>
    <w:p w:rsidR="00EF4F29" w:rsidRPr="008F64BF" w:rsidRDefault="00EF4F29" w:rsidP="000D5A75">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D5A75">
        <w:rPr>
          <w:rFonts w:ascii="Comic Sans MS" w:hAnsi="Comic Sans MS"/>
          <w:b/>
          <w:sz w:val="20"/>
          <w:szCs w:val="20"/>
        </w:rPr>
        <w:t xml:space="preserve">Göstergeleri: </w:t>
      </w:r>
      <w:r w:rsidRPr="008F64BF">
        <w:rPr>
          <w:rFonts w:ascii="Comic Sans MS" w:hAnsi="Comic Sans MS"/>
          <w:sz w:val="20"/>
          <w:szCs w:val="20"/>
        </w:rPr>
        <w:t>Sorumluluk almaya istekli olduğunu gösterir. Üstlendiği sorumluluğu yerine getirir. Sorumluluklar yerine getirilmediğinde olası sonuçları söyler.</w:t>
      </w:r>
    </w:p>
    <w:p w:rsidR="00EF4F29" w:rsidRPr="008F64BF" w:rsidRDefault="00EF4F29" w:rsidP="008F64BF">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F64BF">
        <w:rPr>
          <w:rFonts w:ascii="Comic Sans MS" w:hAnsi="Comic Sans MS"/>
          <w:b/>
          <w:sz w:val="20"/>
          <w:szCs w:val="20"/>
        </w:rPr>
        <w:t xml:space="preserve">Kazanım 13. Estetik değerleri korur. </w:t>
      </w:r>
    </w:p>
    <w:p w:rsidR="00EF4F29" w:rsidRPr="008F64BF" w:rsidRDefault="00EF4F29" w:rsidP="008F64BF">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F64BF">
        <w:rPr>
          <w:rFonts w:ascii="Comic Sans MS" w:hAnsi="Comic Sans MS"/>
          <w:b/>
          <w:sz w:val="20"/>
          <w:szCs w:val="20"/>
        </w:rPr>
        <w:t xml:space="preserve">Göstergeleri: </w:t>
      </w:r>
      <w:r w:rsidRPr="008F64BF">
        <w:rPr>
          <w:rFonts w:ascii="Comic Sans MS" w:hAnsi="Comic Sans MS"/>
          <w:sz w:val="20"/>
          <w:szCs w:val="20"/>
        </w:rPr>
        <w:t>Çevresinde gördüğü güzel ve rahatsız edici durumları söyler. Çevresini farklı biçimlerde düzenler. Çevredeki güzelliklere değer verir.</w:t>
      </w:r>
    </w:p>
    <w:p w:rsidR="00EF4F29" w:rsidRPr="000D5A75" w:rsidRDefault="00EF4F29" w:rsidP="000D5A7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D5A75">
        <w:rPr>
          <w:rFonts w:ascii="Comic Sans MS" w:hAnsi="Comic Sans MS"/>
          <w:b/>
          <w:sz w:val="20"/>
          <w:szCs w:val="20"/>
        </w:rPr>
        <w:t>Kazanım 14: Sanat eserlerinin değerini fark eder.</w:t>
      </w:r>
    </w:p>
    <w:p w:rsidR="00EF4F29" w:rsidRPr="008F64BF" w:rsidRDefault="00EF4F29" w:rsidP="000D5A75">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0D5A75">
        <w:rPr>
          <w:rFonts w:ascii="Comic Sans MS" w:hAnsi="Comic Sans MS"/>
          <w:b/>
          <w:sz w:val="20"/>
          <w:szCs w:val="20"/>
        </w:rPr>
        <w:t xml:space="preserve">Göstergeleri: </w:t>
      </w:r>
      <w:r w:rsidRPr="008F64BF">
        <w:rPr>
          <w:rFonts w:ascii="Comic Sans MS" w:hAnsi="Comic Sans MS"/>
          <w:sz w:val="20"/>
          <w:szCs w:val="20"/>
        </w:rPr>
        <w:t>Sanat eserlerinde gördüklerini ve işittiklerini söyler. Sanat eserleri ile ilgili duygularını açıklar. Sanat eserlerinin korunmasına özen gösterir.</w:t>
      </w:r>
    </w:p>
    <w:p w:rsidR="00EF4F29" w:rsidRPr="000D5A75" w:rsidRDefault="00EF4F29" w:rsidP="000D5A7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EF4F29" w:rsidRDefault="00EF4F29"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ÖZBAKIM BECERİLERİ</w:t>
      </w:r>
    </w:p>
    <w:p w:rsidR="00EF4F29" w:rsidRPr="008F64BF" w:rsidRDefault="00EF4F29" w:rsidP="008F64BF">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F64BF">
        <w:rPr>
          <w:rFonts w:ascii="Comic Sans MS" w:hAnsi="Comic Sans MS"/>
          <w:b/>
          <w:sz w:val="20"/>
          <w:szCs w:val="20"/>
        </w:rPr>
        <w:t xml:space="preserve">Kazanım 6: Günlük yaşam becerileri için gerekli araç ve gereçleri kullanır. </w:t>
      </w:r>
    </w:p>
    <w:p w:rsidR="00EF4F29" w:rsidRDefault="00EF4F29" w:rsidP="008F64BF">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F64BF">
        <w:rPr>
          <w:rFonts w:ascii="Comic Sans MS" w:hAnsi="Comic Sans MS"/>
          <w:b/>
          <w:sz w:val="20"/>
          <w:szCs w:val="20"/>
        </w:rPr>
        <w:t xml:space="preserve">Göstergeleri: </w:t>
      </w:r>
      <w:r w:rsidRPr="008F64BF">
        <w:rPr>
          <w:rFonts w:ascii="Comic Sans MS" w:hAnsi="Comic Sans MS"/>
          <w:sz w:val="20"/>
          <w:szCs w:val="20"/>
        </w:rPr>
        <w:t>Beslenme sırasında uygun araç ve gereçleri kullanır. Beden temizliğiyle ilgili malzemeleri kullanır. Çevre temizliğiyle ilgili araç ve gereçleri kullanı</w:t>
      </w:r>
      <w:r w:rsidRPr="008F64BF">
        <w:rPr>
          <w:rFonts w:ascii="Comic Sans MS" w:hAnsi="Comic Sans MS"/>
          <w:b/>
          <w:sz w:val="20"/>
          <w:szCs w:val="20"/>
        </w:rPr>
        <w:t>r</w:t>
      </w:r>
    </w:p>
    <w:p w:rsidR="00EF4F29" w:rsidRPr="000216A9" w:rsidRDefault="00EF4F29" w:rsidP="000216A9">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216A9">
        <w:rPr>
          <w:rFonts w:ascii="Comic Sans MS" w:hAnsi="Comic Sans MS"/>
          <w:b/>
          <w:sz w:val="20"/>
          <w:szCs w:val="20"/>
        </w:rPr>
        <w:t>Kazanım 7: Kendini tehlikelerden ve kazalardan korur.</w:t>
      </w:r>
    </w:p>
    <w:p w:rsidR="00EF4F29" w:rsidRPr="000216A9" w:rsidRDefault="00EF4F29" w:rsidP="000216A9">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0216A9">
        <w:rPr>
          <w:rFonts w:ascii="Comic Sans MS" w:hAnsi="Comic Sans MS"/>
          <w:b/>
          <w:sz w:val="20"/>
          <w:szCs w:val="20"/>
        </w:rPr>
        <w:t xml:space="preserve">Göstergeleri: </w:t>
      </w:r>
      <w:r w:rsidRPr="008F64BF">
        <w:rPr>
          <w:rFonts w:ascii="Comic Sans MS" w:hAnsi="Comic Sans MS"/>
          <w:sz w:val="20"/>
          <w:szCs w:val="20"/>
        </w:rPr>
        <w:t>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EF4F29" w:rsidRPr="008F64BF" w:rsidRDefault="00EF4F29"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8F64BF">
        <w:rPr>
          <w:rFonts w:ascii="Comic Sans MS" w:hAnsi="Comic Sans MS"/>
          <w:b/>
          <w:sz w:val="20"/>
          <w:szCs w:val="20"/>
        </w:rPr>
        <w:t xml:space="preserve">Kazanım 8: Sağlığı ile ilgili önlemler alır. </w:t>
      </w:r>
    </w:p>
    <w:p w:rsidR="00EF4F29" w:rsidRPr="008F64BF" w:rsidRDefault="00EF4F29" w:rsidP="00B40D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8F64BF">
        <w:rPr>
          <w:rFonts w:ascii="Comic Sans MS" w:hAnsi="Comic Sans MS"/>
          <w:b/>
          <w:sz w:val="20"/>
          <w:szCs w:val="20"/>
        </w:rPr>
        <w:t>Göstergeleri</w:t>
      </w:r>
      <w:r w:rsidRPr="008F64BF">
        <w:rPr>
          <w:rFonts w:ascii="Comic Sans MS" w:hAnsi="Comic Sans MS"/>
          <w:sz w:val="20"/>
          <w:szCs w:val="20"/>
        </w:rPr>
        <w:t>: Sağlığını korumak için yapması gerekenleri söyler. Sağlığına dikkat etmediğinde ortaya çıkabilecek sonuçları açıklar. Sağlığını korumak için gerekenleri yapar.</w:t>
      </w:r>
    </w:p>
    <w:p w:rsidR="00EF4F29" w:rsidRDefault="00EF4F29"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EF4F29" w:rsidRDefault="00EF4F29"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EF4F29" w:rsidRPr="00CF464B" w:rsidRDefault="00EF4F29" w:rsidP="00CF464B">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p>
    <w:p w:rsidR="00EF4F29" w:rsidRDefault="00EF4F29" w:rsidP="00D478C3">
      <w:pPr>
        <w:pStyle w:val="NoSpacing"/>
        <w:rPr>
          <w:rFonts w:ascii="Comic Sans MS" w:hAnsi="Comic Sans MS"/>
          <w:sz w:val="20"/>
          <w:szCs w:val="20"/>
        </w:rPr>
      </w:pPr>
    </w:p>
    <w:p w:rsidR="00EF4F29" w:rsidRPr="00D478C3" w:rsidRDefault="00EF4F29" w:rsidP="00D478C3">
      <w:pPr>
        <w:pStyle w:val="NoSpacing"/>
        <w:rPr>
          <w:rFonts w:ascii="Comic Sans MS" w:hAnsi="Comic Sans MS"/>
          <w:sz w:val="20"/>
          <w:szCs w:val="20"/>
        </w:rPr>
      </w:pPr>
    </w:p>
    <w:p w:rsidR="00EF4F29" w:rsidRPr="0044246D" w:rsidRDefault="00EF4F29"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 xml:space="preserve">KAVRAMLAR                                                         </w:t>
      </w:r>
    </w:p>
    <w:p w:rsidR="00EF4F29" w:rsidRPr="00B36228" w:rsidRDefault="00EF4F29"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9 ve 10 rakamı</w:t>
      </w:r>
    </w:p>
    <w:p w:rsidR="00EF4F29" w:rsidRPr="00B36228" w:rsidRDefault="00EF4F29"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İçinde-dışında-yanında-önünde</w:t>
      </w:r>
    </w:p>
    <w:p w:rsidR="00EF4F29" w:rsidRPr="00B36228" w:rsidRDefault="00EF4F29"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Ağır-hafif</w:t>
      </w:r>
    </w:p>
    <w:p w:rsidR="00EF4F29" w:rsidRPr="00B36228" w:rsidRDefault="00EF4F29"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Aşağı-yukarı</w:t>
      </w:r>
    </w:p>
    <w:p w:rsidR="00EF4F29" w:rsidRPr="00B36228" w:rsidRDefault="00EF4F29"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Üzgün-mutlu</w:t>
      </w:r>
    </w:p>
    <w:p w:rsidR="00EF4F29" w:rsidRPr="00B36228" w:rsidRDefault="00EF4F29"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Şekiller (dikdörtgen)</w:t>
      </w:r>
    </w:p>
    <w:p w:rsidR="00EF4F29" w:rsidRDefault="00EF4F29"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F4F29" w:rsidRDefault="00EF4F29"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ALAN  GE</w:t>
      </w:r>
      <w:r w:rsidRPr="0044246D">
        <w:rPr>
          <w:rFonts w:ascii="Comic Sans MS" w:hAnsi="Comic Sans MS"/>
          <w:b/>
          <w:sz w:val="20"/>
          <w:szCs w:val="20"/>
        </w:rPr>
        <w:t>ZİLERİ</w:t>
      </w:r>
    </w:p>
    <w:p w:rsidR="00EF4F29" w:rsidRPr="0044246D" w:rsidRDefault="00EF4F29" w:rsidP="00B3622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O</w:t>
      </w:r>
      <w:r w:rsidRPr="00B36228">
        <w:rPr>
          <w:rFonts w:ascii="Comic Sans MS" w:hAnsi="Comic Sans MS"/>
          <w:sz w:val="20"/>
          <w:szCs w:val="20"/>
        </w:rPr>
        <w:t>rman Müdürlüğü’ne bir gezi düzenlenir.</w:t>
      </w:r>
      <w:r>
        <w:rPr>
          <w:rFonts w:ascii="Comic Sans MS" w:hAnsi="Comic Sans MS"/>
          <w:sz w:val="20"/>
          <w:szCs w:val="20"/>
        </w:rPr>
        <w:t xml:space="preserve">/   </w:t>
      </w:r>
      <w:r w:rsidRPr="00B36228">
        <w:rPr>
          <w:rFonts w:ascii="Comic Sans MS" w:hAnsi="Comic Sans MS"/>
          <w:sz w:val="20"/>
          <w:szCs w:val="20"/>
        </w:rPr>
        <w:t>Bir çocuk tiyatrosuna gidilir.</w:t>
      </w:r>
      <w:r>
        <w:rPr>
          <w:rFonts w:ascii="Comic Sans MS" w:hAnsi="Comic Sans MS"/>
          <w:sz w:val="20"/>
          <w:szCs w:val="20"/>
        </w:rPr>
        <w:t xml:space="preserve">/   </w:t>
      </w:r>
      <w:r w:rsidRPr="00B36228">
        <w:rPr>
          <w:rFonts w:ascii="Comic Sans MS" w:hAnsi="Comic Sans MS"/>
          <w:sz w:val="20"/>
          <w:szCs w:val="20"/>
        </w:rPr>
        <w:t>İl Halk Kütüphanesi’ne ya da varsa bir çocuk kütüphanesine gezi düzenlenir</w:t>
      </w:r>
      <w:r w:rsidRPr="00B36228">
        <w:rPr>
          <w:rFonts w:ascii="Comic Sans MS" w:hAnsi="Comic Sans MS"/>
          <w:b/>
          <w:sz w:val="20"/>
          <w:szCs w:val="20"/>
        </w:rPr>
        <w:t>.</w:t>
      </w:r>
    </w:p>
    <w:p w:rsidR="00EF4F29" w:rsidRDefault="00EF4F29"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BELİRLİ GÜN VE HAFTALAR</w:t>
      </w:r>
    </w:p>
    <w:p w:rsidR="00EF4F29" w:rsidRPr="00B36228" w:rsidRDefault="00EF4F29" w:rsidP="00B3622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 xml:space="preserve">Orman Haftası (21-26 Mart) </w:t>
      </w:r>
    </w:p>
    <w:p w:rsidR="00EF4F29" w:rsidRPr="00B36228" w:rsidRDefault="00EF4F29" w:rsidP="00B3622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 xml:space="preserve">Dünya Tiyatrolar Günü (27 Mart) </w:t>
      </w:r>
    </w:p>
    <w:p w:rsidR="00EF4F29" w:rsidRPr="00B36228" w:rsidRDefault="00EF4F29" w:rsidP="00B3622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Kütüphane Haftası (31 Mart</w:t>
      </w:r>
      <w:r>
        <w:rPr>
          <w:rFonts w:ascii="Comic Sans MS" w:hAnsi="Comic Sans MS"/>
          <w:sz w:val="20"/>
          <w:szCs w:val="20"/>
        </w:rPr>
        <w:t>)</w:t>
      </w:r>
    </w:p>
    <w:p w:rsidR="00EF4F29" w:rsidRDefault="00EF4F29"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F4F29" w:rsidRDefault="00EF4F29"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AİLE KATILIMI</w:t>
      </w:r>
    </w:p>
    <w:p w:rsidR="00EF4F29" w:rsidRPr="00B36228" w:rsidRDefault="00EF4F29" w:rsidP="00B3622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Çocuklarını Tiyatro  oyununa götürmeleri önerilir.</w:t>
      </w:r>
    </w:p>
    <w:p w:rsidR="00EF4F29" w:rsidRPr="00B36228" w:rsidRDefault="00EF4F29" w:rsidP="00B3622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Ailelere çocukları için evde bir kitaplık alanı oluşturmaları tavsiye edilir.</w:t>
      </w:r>
    </w:p>
    <w:p w:rsidR="00EF4F29" w:rsidRPr="00B36228" w:rsidRDefault="00EF4F29" w:rsidP="00B3622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Gerektiğinde notlar aracılığı ile okulda yapılacak etkinlikler için veli bilgilendirilir.</w:t>
      </w:r>
    </w:p>
    <w:p w:rsidR="00EF4F29" w:rsidRDefault="00EF4F29" w:rsidP="00B3622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36228">
        <w:rPr>
          <w:rFonts w:ascii="Comic Sans MS" w:hAnsi="Comic Sans MS"/>
          <w:sz w:val="20"/>
          <w:szCs w:val="20"/>
        </w:rPr>
        <w:t>Aile katılım çalışmaları değerlendirilir.</w:t>
      </w:r>
    </w:p>
    <w:p w:rsidR="00EF4F29" w:rsidRDefault="00EF4F29"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F4F29" w:rsidRDefault="00EF4F29"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F4F29" w:rsidRDefault="00EF4F29" w:rsidP="00D478C3">
      <w:pPr>
        <w:pStyle w:val="NoSpacing"/>
        <w:rPr>
          <w:rFonts w:ascii="Comic Sans MS" w:hAnsi="Comic Sans MS"/>
          <w:sz w:val="20"/>
          <w:szCs w:val="20"/>
        </w:rPr>
      </w:pPr>
    </w:p>
    <w:p w:rsidR="00EF4F29" w:rsidRDefault="00EF4F29"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DEĞERLENDİRME</w:t>
      </w:r>
    </w:p>
    <w:p w:rsidR="00EF4F29" w:rsidRDefault="00EF4F29"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F4F29" w:rsidRDefault="00EF4F29"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F4F29" w:rsidRDefault="00EF4F29"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F4F29" w:rsidRDefault="00EF4F29"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F4F29" w:rsidRDefault="00EF4F29"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F4F29" w:rsidRDefault="00EF4F29"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F4F29" w:rsidRDefault="00EF4F29"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F4F29" w:rsidRDefault="00EF4F29"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F4F29" w:rsidRDefault="00EF4F29"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F4F29" w:rsidRDefault="00EF4F29"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F4F29" w:rsidRDefault="00EF4F29"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p>
    <w:p w:rsidR="00EF4F29" w:rsidRDefault="00EF4F29"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F4F29" w:rsidRDefault="00EF4F29"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EF4F29" w:rsidRPr="00D478C3" w:rsidRDefault="00EF4F29" w:rsidP="00D478C3">
      <w:pPr>
        <w:pStyle w:val="NoSpacing"/>
        <w:rPr>
          <w:rFonts w:ascii="Comic Sans MS" w:hAnsi="Comic Sans MS"/>
          <w:sz w:val="20"/>
          <w:szCs w:val="20"/>
        </w:rPr>
      </w:pPr>
      <w:r w:rsidRPr="0044246D">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sectPr w:rsidR="00EF4F29" w:rsidRPr="00D478C3"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4F29" w:rsidRDefault="00EF4F29" w:rsidP="00806A98">
      <w:pPr>
        <w:spacing w:after="0" w:line="240" w:lineRule="auto"/>
      </w:pPr>
      <w:r>
        <w:separator/>
      </w:r>
    </w:p>
  </w:endnote>
  <w:endnote w:type="continuationSeparator" w:id="0">
    <w:p w:rsidR="00EF4F29" w:rsidRDefault="00EF4F29"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F29" w:rsidRDefault="00EF4F29">
    <w:pPr>
      <w:pStyle w:val="Footer"/>
    </w:pPr>
  </w:p>
  <w:p w:rsidR="00EF4F29" w:rsidRDefault="00EF4F29">
    <w:pPr>
      <w:pStyle w:val="Footer"/>
    </w:pPr>
  </w:p>
  <w:p w:rsidR="00EF4F29" w:rsidRDefault="00EF4F2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4F29" w:rsidRDefault="00EF4F29" w:rsidP="00806A98">
      <w:pPr>
        <w:spacing w:after="0" w:line="240" w:lineRule="auto"/>
      </w:pPr>
      <w:r>
        <w:separator/>
      </w:r>
    </w:p>
  </w:footnote>
  <w:footnote w:type="continuationSeparator" w:id="0">
    <w:p w:rsidR="00EF4F29" w:rsidRDefault="00EF4F29"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16A9"/>
    <w:rsid w:val="000306BF"/>
    <w:rsid w:val="000614C2"/>
    <w:rsid w:val="000867DE"/>
    <w:rsid w:val="000C3019"/>
    <w:rsid w:val="000D5A75"/>
    <w:rsid w:val="000F3B1A"/>
    <w:rsid w:val="00113F35"/>
    <w:rsid w:val="0015787C"/>
    <w:rsid w:val="00165788"/>
    <w:rsid w:val="001719B7"/>
    <w:rsid w:val="0018560E"/>
    <w:rsid w:val="001A45E0"/>
    <w:rsid w:val="001B09CB"/>
    <w:rsid w:val="001D0122"/>
    <w:rsid w:val="001F341C"/>
    <w:rsid w:val="001F4B0C"/>
    <w:rsid w:val="002134AD"/>
    <w:rsid w:val="00216154"/>
    <w:rsid w:val="002201E3"/>
    <w:rsid w:val="002252DB"/>
    <w:rsid w:val="002A1BCC"/>
    <w:rsid w:val="002B5687"/>
    <w:rsid w:val="002C40DB"/>
    <w:rsid w:val="002D4744"/>
    <w:rsid w:val="0030759F"/>
    <w:rsid w:val="003210A7"/>
    <w:rsid w:val="003A2AC5"/>
    <w:rsid w:val="003C0F4A"/>
    <w:rsid w:val="003C2D3A"/>
    <w:rsid w:val="003E254C"/>
    <w:rsid w:val="00411C7A"/>
    <w:rsid w:val="00430623"/>
    <w:rsid w:val="00436F22"/>
    <w:rsid w:val="00437D82"/>
    <w:rsid w:val="0044246D"/>
    <w:rsid w:val="00445C4B"/>
    <w:rsid w:val="00446ED2"/>
    <w:rsid w:val="00455396"/>
    <w:rsid w:val="00497BC7"/>
    <w:rsid w:val="004C5BC8"/>
    <w:rsid w:val="004D71CA"/>
    <w:rsid w:val="004E21F3"/>
    <w:rsid w:val="004E2C35"/>
    <w:rsid w:val="004F21E0"/>
    <w:rsid w:val="004F353B"/>
    <w:rsid w:val="00504F68"/>
    <w:rsid w:val="00521BB8"/>
    <w:rsid w:val="00527203"/>
    <w:rsid w:val="00577EBE"/>
    <w:rsid w:val="0059067C"/>
    <w:rsid w:val="005B492E"/>
    <w:rsid w:val="005C3EC7"/>
    <w:rsid w:val="005C5442"/>
    <w:rsid w:val="005D35FA"/>
    <w:rsid w:val="005F2A00"/>
    <w:rsid w:val="00606435"/>
    <w:rsid w:val="0063376D"/>
    <w:rsid w:val="0064489B"/>
    <w:rsid w:val="006836CC"/>
    <w:rsid w:val="006A6B3E"/>
    <w:rsid w:val="006D28C4"/>
    <w:rsid w:val="006D6401"/>
    <w:rsid w:val="006E20FC"/>
    <w:rsid w:val="006E37D4"/>
    <w:rsid w:val="00764F63"/>
    <w:rsid w:val="007706DB"/>
    <w:rsid w:val="00794DDE"/>
    <w:rsid w:val="007F301B"/>
    <w:rsid w:val="00801C8B"/>
    <w:rsid w:val="00806A98"/>
    <w:rsid w:val="0085733F"/>
    <w:rsid w:val="008637FB"/>
    <w:rsid w:val="00890E89"/>
    <w:rsid w:val="008978B2"/>
    <w:rsid w:val="008B7296"/>
    <w:rsid w:val="008E20FE"/>
    <w:rsid w:val="008F64BF"/>
    <w:rsid w:val="00912E85"/>
    <w:rsid w:val="009319CC"/>
    <w:rsid w:val="009367C8"/>
    <w:rsid w:val="00942E94"/>
    <w:rsid w:val="0094748B"/>
    <w:rsid w:val="00953F4E"/>
    <w:rsid w:val="00954DBC"/>
    <w:rsid w:val="009A20AC"/>
    <w:rsid w:val="009A586A"/>
    <w:rsid w:val="00A0112F"/>
    <w:rsid w:val="00A10CBE"/>
    <w:rsid w:val="00A137A6"/>
    <w:rsid w:val="00A16277"/>
    <w:rsid w:val="00A43D71"/>
    <w:rsid w:val="00A62724"/>
    <w:rsid w:val="00A74474"/>
    <w:rsid w:val="00A85CB0"/>
    <w:rsid w:val="00A93841"/>
    <w:rsid w:val="00AC464A"/>
    <w:rsid w:val="00AD00DF"/>
    <w:rsid w:val="00AE611F"/>
    <w:rsid w:val="00B131D1"/>
    <w:rsid w:val="00B36228"/>
    <w:rsid w:val="00B40DE2"/>
    <w:rsid w:val="00B64698"/>
    <w:rsid w:val="00B90B78"/>
    <w:rsid w:val="00BA482B"/>
    <w:rsid w:val="00BB3A48"/>
    <w:rsid w:val="00BC6104"/>
    <w:rsid w:val="00BE067A"/>
    <w:rsid w:val="00C110B3"/>
    <w:rsid w:val="00C3789F"/>
    <w:rsid w:val="00C644FA"/>
    <w:rsid w:val="00C66B23"/>
    <w:rsid w:val="00C903B4"/>
    <w:rsid w:val="00CA20A7"/>
    <w:rsid w:val="00CE6E6F"/>
    <w:rsid w:val="00CF464B"/>
    <w:rsid w:val="00D01E43"/>
    <w:rsid w:val="00D478C3"/>
    <w:rsid w:val="00D75021"/>
    <w:rsid w:val="00D94A26"/>
    <w:rsid w:val="00E10319"/>
    <w:rsid w:val="00E1402F"/>
    <w:rsid w:val="00E4402B"/>
    <w:rsid w:val="00E47557"/>
    <w:rsid w:val="00E823BB"/>
    <w:rsid w:val="00E8439E"/>
    <w:rsid w:val="00E9611D"/>
    <w:rsid w:val="00EC6C15"/>
    <w:rsid w:val="00ED2847"/>
    <w:rsid w:val="00ED34F9"/>
    <w:rsid w:val="00ED6BD1"/>
    <w:rsid w:val="00ED7DEF"/>
    <w:rsid w:val="00EE47F4"/>
    <w:rsid w:val="00EF1A06"/>
    <w:rsid w:val="00EF4F29"/>
    <w:rsid w:val="00F25426"/>
    <w:rsid w:val="00F300A9"/>
    <w:rsid w:val="00F41E99"/>
    <w:rsid w:val="00F53DE0"/>
    <w:rsid w:val="00F61B8B"/>
    <w:rsid w:val="00F85C59"/>
    <w:rsid w:val="00F875E3"/>
    <w:rsid w:val="00F91FFA"/>
    <w:rsid w:val="00F92AFE"/>
    <w:rsid w:val="00FC374B"/>
    <w:rsid w:val="00FC771F"/>
    <w:rsid w:val="00FE1FA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2DB"/>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303050956">
      <w:marLeft w:val="0"/>
      <w:marRight w:val="0"/>
      <w:marTop w:val="0"/>
      <w:marBottom w:val="0"/>
      <w:divBdr>
        <w:top w:val="none" w:sz="0" w:space="0" w:color="auto"/>
        <w:left w:val="none" w:sz="0" w:space="0" w:color="auto"/>
        <w:bottom w:val="none" w:sz="0" w:space="0" w:color="auto"/>
        <w:right w:val="none" w:sz="0" w:space="0" w:color="auto"/>
      </w:divBdr>
    </w:div>
    <w:div w:id="303050957">
      <w:marLeft w:val="0"/>
      <w:marRight w:val="0"/>
      <w:marTop w:val="0"/>
      <w:marBottom w:val="0"/>
      <w:divBdr>
        <w:top w:val="none" w:sz="0" w:space="0" w:color="auto"/>
        <w:left w:val="none" w:sz="0" w:space="0" w:color="auto"/>
        <w:bottom w:val="none" w:sz="0" w:space="0" w:color="auto"/>
        <w:right w:val="none" w:sz="0" w:space="0" w:color="auto"/>
      </w:divBdr>
    </w:div>
    <w:div w:id="303050958">
      <w:marLeft w:val="0"/>
      <w:marRight w:val="0"/>
      <w:marTop w:val="0"/>
      <w:marBottom w:val="0"/>
      <w:divBdr>
        <w:top w:val="none" w:sz="0" w:space="0" w:color="auto"/>
        <w:left w:val="none" w:sz="0" w:space="0" w:color="auto"/>
        <w:bottom w:val="none" w:sz="0" w:space="0" w:color="auto"/>
        <w:right w:val="none" w:sz="0" w:space="0" w:color="auto"/>
      </w:divBdr>
    </w:div>
    <w:div w:id="3030509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5</Pages>
  <Words>1451</Words>
  <Characters>8273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2015-07-29T20:55:00Z</dcterms:created>
  <dcterms:modified xsi:type="dcterms:W3CDTF">2016-08-28T21:36:00Z</dcterms:modified>
</cp:coreProperties>
</file>